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7BB9F4B8" w:rsidR="00347F9A" w:rsidRPr="00F45CAD" w:rsidRDefault="00D71D55" w:rsidP="002D4CA7">
            <w:r w:rsidRPr="00D71D55">
              <w:t>Neubau einer 3-fach-Sporthalle, Pagenstecherweg 1, 48565 Steinfurt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0A677DC3" w:rsidR="00347F9A" w:rsidRPr="00F45CAD" w:rsidRDefault="00F404EF" w:rsidP="002D4CA7">
            <w:r>
              <w:rPr>
                <w:rFonts w:cs="Arial"/>
              </w:rPr>
              <w:t>30-01.59.</w:t>
            </w:r>
            <w:r w:rsidR="00D71D55">
              <w:rPr>
                <w:rFonts w:cs="Arial"/>
              </w:rPr>
              <w:t>06-21-039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0DD49B80" w:rsidR="00347F9A" w:rsidRPr="00F45CAD" w:rsidRDefault="00D71D55" w:rsidP="002D4CA7">
            <w:r w:rsidRPr="00D71D55">
              <w:t>Holzfassade und Schlosserarbeiten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9355E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644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71D55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7</cp:revision>
  <cp:lastPrinted>2010-02-09T14:26:00Z</cp:lastPrinted>
  <dcterms:created xsi:type="dcterms:W3CDTF">2022-01-06T14:19:00Z</dcterms:created>
  <dcterms:modified xsi:type="dcterms:W3CDTF">2026-07-07T10:38:00Z</dcterms:modified>
</cp:coreProperties>
</file>